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19EC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BROWN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d.1488-9)</w:t>
      </w:r>
    </w:p>
    <w:p w14:paraId="79835BB5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Kent. </w:t>
      </w:r>
    </w:p>
    <w:p w14:paraId="3F621B07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3A127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3A2531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Elizabeth.</w:t>
      </w:r>
    </w:p>
    <w:p w14:paraId="78B1A256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1ADBFC4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A2AC3B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Alice(q.v.)    (ibid.)</w:t>
      </w:r>
    </w:p>
    <w:p w14:paraId="28B607BC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Children:   John(q.v.) and Johan(q.v.).   (ibid.)</w:t>
      </w:r>
    </w:p>
    <w:p w14:paraId="6A5388E4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78B9D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3D862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Nov.1488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0C40F2FC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Jan.1489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32B656AF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846B4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D13AC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 Alice and Robert Reynold(q.v.).   (ibid.)</w:t>
      </w:r>
    </w:p>
    <w:p w14:paraId="485894BC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Witnesses:   Master William Page, chaplain(q.v.),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Arnet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Roger Andrews(q.v.).</w:t>
      </w:r>
    </w:p>
    <w:p w14:paraId="094ED5AE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(ibid.)</w:t>
      </w:r>
    </w:p>
    <w:p w14:paraId="30681E79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5CC85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3C582" w14:textId="77777777" w:rsidR="00CE4962" w:rsidRDefault="00CE4962" w:rsidP="00CE496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August 2022</w:t>
      </w:r>
    </w:p>
    <w:p w14:paraId="68D60D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B7C7" w14:textId="77777777" w:rsidR="00CE4962" w:rsidRDefault="00CE4962" w:rsidP="009139A6">
      <w:r>
        <w:separator/>
      </w:r>
    </w:p>
  </w:endnote>
  <w:endnote w:type="continuationSeparator" w:id="0">
    <w:p w14:paraId="1726B283" w14:textId="77777777" w:rsidR="00CE4962" w:rsidRDefault="00CE49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CDE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ED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02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436EA" w14:textId="77777777" w:rsidR="00CE4962" w:rsidRDefault="00CE4962" w:rsidP="009139A6">
      <w:r>
        <w:separator/>
      </w:r>
    </w:p>
  </w:footnote>
  <w:footnote w:type="continuationSeparator" w:id="0">
    <w:p w14:paraId="5E3D5701" w14:textId="77777777" w:rsidR="00CE4962" w:rsidRDefault="00CE49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B21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90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2C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96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496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EE892"/>
  <w15:chartTrackingRefBased/>
  <w15:docId w15:val="{0E104604-97F4-4325-837B-1BE605CC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49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44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2022-08-05T17:15:00Z</dcterms:created>
  <dcterms:modified xsi:type="dcterms:W3CDTF">2022-08-05T17:59:00Z</dcterms:modified>
</cp:coreProperties>
</file>